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0"/>
              <w14:checkedState w14:val="2611" w14:font="Segoe UI Symbol"/>
              <w14:uncheckedState w14:val="2610" w14:font="MS Gothic"/>
            </w14:checkbox>
          </w:sdtPr>
          <w:sdtEndPr/>
          <w:sdtContent>
            <w:tc>
              <w:tcPr>
                <w:tcW w:w="1836" w:type="dxa"/>
                <w:vAlign w:val="center"/>
              </w:tcPr>
              <w:p w14:paraId="631257A1" w14:textId="74EBB308" w:rsidR="00065B63" w:rsidRPr="00065B63" w:rsidRDefault="008B38E5" w:rsidP="00F0618C">
                <w:pPr>
                  <w:jc w:val="center"/>
                  <w:rPr>
                    <w:rFonts w:ascii="Times New Roman" w:hAnsi="Times New Roman" w:cs="Times New Roman"/>
                  </w:rPr>
                </w:pPr>
                <w:r>
                  <w:rPr>
                    <w:rFonts w:ascii="MS Gothic" w:eastAsia="MS Gothic" w:hAnsi="MS Gothic" w:cs="Times New Roman" w:hint="eastAsia"/>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F5529F"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464F5606"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6C1B030D" w:rsidR="00065B63" w:rsidRDefault="000B5AE1"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267A29EB" w:rsidR="00065B63" w:rsidRDefault="00471D67"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18634845" w:rsidR="00F0618C" w:rsidRDefault="00471D67"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4E042E28" w:rsidR="00F0618C" w:rsidRDefault="0089744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27971792" w:rsidR="00F0618C" w:rsidRDefault="00E427DE"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4AF9"/>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97263"/>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1217"/>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529F"/>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2025-08-06T06:55:00Z</dcterms:created>
  <dcterms:modified xsi:type="dcterms:W3CDTF">2025-08-06T06:55:00Z</dcterms:modified>
</cp:coreProperties>
</file>